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F0D2A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70CE">
        <w:rPr>
          <w:rFonts w:ascii="Times New Roman" w:hAnsi="Times New Roman" w:cs="Times New Roman"/>
          <w:sz w:val="24"/>
          <w:szCs w:val="24"/>
          <w:u w:val="single"/>
        </w:rPr>
        <w:t>George UGHTRED</w:t>
      </w:r>
      <w:r w:rsidRPr="00771D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71D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71D70">
        <w:rPr>
          <w:rFonts w:ascii="Times New Roman" w:hAnsi="Times New Roman" w:cs="Times New Roman"/>
          <w:sz w:val="24"/>
          <w:szCs w:val="24"/>
        </w:rPr>
        <w:t>fl.1496)</w:t>
      </w:r>
    </w:p>
    <w:p w14:paraId="6CE8F2A0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 w:rsidRPr="00771D70">
        <w:rPr>
          <w:rFonts w:ascii="Times New Roman" w:hAnsi="Times New Roman" w:cs="Times New Roman"/>
          <w:sz w:val="24"/>
          <w:szCs w:val="24"/>
        </w:rPr>
        <w:t>Kirkby</w:t>
      </w:r>
      <w:proofErr w:type="spellEnd"/>
      <w:r w:rsidRPr="00771D70">
        <w:rPr>
          <w:rFonts w:ascii="Times New Roman" w:hAnsi="Times New Roman" w:cs="Times New Roman"/>
          <w:sz w:val="24"/>
          <w:szCs w:val="24"/>
        </w:rPr>
        <w:t xml:space="preserve"> Overblow, Yorkshire.</w:t>
      </w:r>
    </w:p>
    <w:p w14:paraId="3FB0D365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A997D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F3B69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>24 Sep.1496</w:t>
      </w:r>
      <w:r w:rsidRPr="00771D70">
        <w:rPr>
          <w:rFonts w:ascii="Times New Roman" w:hAnsi="Times New Roman" w:cs="Times New Roman"/>
          <w:sz w:val="24"/>
          <w:szCs w:val="24"/>
        </w:rPr>
        <w:tab/>
        <w:t>He had resigned by this date.</w:t>
      </w:r>
    </w:p>
    <w:p w14:paraId="6D26ED4E" w14:textId="77777777" w:rsidR="003570CE" w:rsidRPr="00771D70" w:rsidRDefault="003570CE" w:rsidP="003570C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771D7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771D70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771D7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771D70">
        <w:rPr>
          <w:rFonts w:ascii="Times New Roman" w:hAnsi="Times New Roman" w:cs="Times New Roman"/>
          <w:sz w:val="24"/>
          <w:szCs w:val="24"/>
        </w:rPr>
        <w:t>, pub. The Canterbury and York Society, 1974, p.89)</w:t>
      </w:r>
    </w:p>
    <w:p w14:paraId="096AB217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3ECD6F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5BF430" w14:textId="77777777" w:rsidR="003570CE" w:rsidRPr="00771D70" w:rsidRDefault="003570CE" w:rsidP="0035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>15 July 2022</w:t>
      </w:r>
    </w:p>
    <w:p w14:paraId="28BA60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4D99" w14:textId="77777777" w:rsidR="003570CE" w:rsidRDefault="003570CE" w:rsidP="009139A6">
      <w:r>
        <w:separator/>
      </w:r>
    </w:p>
  </w:endnote>
  <w:endnote w:type="continuationSeparator" w:id="0">
    <w:p w14:paraId="0C4EEF86" w14:textId="77777777" w:rsidR="003570CE" w:rsidRDefault="003570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EF5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C27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3EE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E68F" w14:textId="77777777" w:rsidR="003570CE" w:rsidRDefault="003570CE" w:rsidP="009139A6">
      <w:r>
        <w:separator/>
      </w:r>
    </w:p>
  </w:footnote>
  <w:footnote w:type="continuationSeparator" w:id="0">
    <w:p w14:paraId="7EA5E7E7" w14:textId="77777777" w:rsidR="003570CE" w:rsidRDefault="003570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F6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E0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EA1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0CE"/>
    <w:rsid w:val="000666E0"/>
    <w:rsid w:val="002510B7"/>
    <w:rsid w:val="003570C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28706"/>
  <w15:chartTrackingRefBased/>
  <w15:docId w15:val="{560D34AC-C086-4590-8291-77C13527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2022-10-20T19:14:00Z</dcterms:created>
  <dcterms:modified xsi:type="dcterms:W3CDTF">2022-10-20T19:15:00Z</dcterms:modified>
</cp:coreProperties>
</file>